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8536B" w14:textId="77777777" w:rsidR="00671AE9" w:rsidRDefault="00671AE9" w:rsidP="00671A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WARDE</w:t>
      </w:r>
      <w:r>
        <w:rPr>
          <w:rFonts w:cs="Times New Roman"/>
          <w:szCs w:val="24"/>
        </w:rPr>
        <w:t xml:space="preserve">       (fl.1496)</w:t>
      </w:r>
    </w:p>
    <w:p w14:paraId="0675000C" w14:textId="77777777" w:rsidR="00671AE9" w:rsidRDefault="00671AE9" w:rsidP="00671A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518F8D79" w14:textId="77777777" w:rsidR="00671AE9" w:rsidRDefault="00671AE9" w:rsidP="00671AE9">
      <w:pPr>
        <w:pStyle w:val="NoSpacing"/>
        <w:rPr>
          <w:rFonts w:cs="Times New Roman"/>
          <w:szCs w:val="24"/>
        </w:rPr>
      </w:pPr>
    </w:p>
    <w:p w14:paraId="0B332EE1" w14:textId="77777777" w:rsidR="00671AE9" w:rsidRDefault="00671AE9" w:rsidP="00671AE9">
      <w:pPr>
        <w:pStyle w:val="NoSpacing"/>
        <w:rPr>
          <w:rFonts w:cs="Times New Roman"/>
          <w:szCs w:val="24"/>
        </w:rPr>
      </w:pPr>
    </w:p>
    <w:p w14:paraId="459A31FF" w14:textId="77777777" w:rsidR="00671AE9" w:rsidRDefault="00671AE9" w:rsidP="00671A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Feb.1496</w:t>
      </w:r>
      <w:r>
        <w:rPr>
          <w:rFonts w:cs="Times New Roman"/>
          <w:szCs w:val="24"/>
        </w:rPr>
        <w:tab/>
        <w:t>He, Johanna Bodley(q.v.), William Butler, grocer(q.v.), and William Prat,</w:t>
      </w:r>
    </w:p>
    <w:p w14:paraId="477CEFAF" w14:textId="77777777" w:rsidR="00671AE9" w:rsidRDefault="00671AE9" w:rsidP="00671A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gocer</w:t>
      </w:r>
      <w:proofErr w:type="spellEnd"/>
      <w:r>
        <w:rPr>
          <w:rFonts w:cs="Times New Roman"/>
          <w:szCs w:val="24"/>
        </w:rPr>
        <w:t>(q.v.), entered into a bond for the payment into the Chamber of £100</w:t>
      </w:r>
    </w:p>
    <w:p w14:paraId="1F03E391" w14:textId="77777777" w:rsidR="00671AE9" w:rsidRDefault="00671AE9" w:rsidP="00671A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for the use of the children of the late Richard Bodley, grocer(q.v.).</w:t>
      </w:r>
    </w:p>
    <w:p w14:paraId="733E0717" w14:textId="77777777" w:rsidR="00671AE9" w:rsidRDefault="00671AE9" w:rsidP="00671A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the Letter-Books of the City of London: L” folio 321b)</w:t>
      </w:r>
    </w:p>
    <w:p w14:paraId="2DA30042" w14:textId="77777777" w:rsidR="00671AE9" w:rsidRDefault="00671AE9" w:rsidP="00671AE9">
      <w:pPr>
        <w:pStyle w:val="NoSpacing"/>
        <w:rPr>
          <w:rFonts w:cs="Times New Roman"/>
          <w:szCs w:val="24"/>
        </w:rPr>
      </w:pPr>
    </w:p>
    <w:p w14:paraId="614DA40A" w14:textId="77777777" w:rsidR="00671AE9" w:rsidRDefault="00671AE9" w:rsidP="00671AE9">
      <w:pPr>
        <w:pStyle w:val="NoSpacing"/>
        <w:rPr>
          <w:rFonts w:cs="Times New Roman"/>
          <w:szCs w:val="24"/>
        </w:rPr>
      </w:pPr>
    </w:p>
    <w:p w14:paraId="450FDFC5" w14:textId="7A9AF915" w:rsidR="00BA00AB" w:rsidRPr="00EB3209" w:rsidRDefault="00671AE9" w:rsidP="00671A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703B6" w14:textId="77777777" w:rsidR="00671AE9" w:rsidRDefault="00671AE9" w:rsidP="009139A6">
      <w:r>
        <w:separator/>
      </w:r>
    </w:p>
  </w:endnote>
  <w:endnote w:type="continuationSeparator" w:id="0">
    <w:p w14:paraId="3498A121" w14:textId="77777777" w:rsidR="00671AE9" w:rsidRDefault="00671A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0F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B44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F8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862A2" w14:textId="77777777" w:rsidR="00671AE9" w:rsidRDefault="00671AE9" w:rsidP="009139A6">
      <w:r>
        <w:separator/>
      </w:r>
    </w:p>
  </w:footnote>
  <w:footnote w:type="continuationSeparator" w:id="0">
    <w:p w14:paraId="007BD635" w14:textId="77777777" w:rsidR="00671AE9" w:rsidRDefault="00671A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2CF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8CB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3D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AE9"/>
    <w:rsid w:val="000666E0"/>
    <w:rsid w:val="002510B7"/>
    <w:rsid w:val="005C130B"/>
    <w:rsid w:val="00671AE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D1D14"/>
  <w15:chartTrackingRefBased/>
  <w15:docId w15:val="{E43E809D-11C3-4157-B0CC-CC5EE3AB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2022-11-09T20:00:00Z</dcterms:created>
  <dcterms:modified xsi:type="dcterms:W3CDTF">2022-11-09T20:01:00Z</dcterms:modified>
</cp:coreProperties>
</file>